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C449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WHYTUOR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4155C770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Stone, Kent.</w:t>
      </w:r>
    </w:p>
    <w:p w14:paraId="12D0DFE5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2A08B7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9D3AFB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7EC9B9C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B1A5CC7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662577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B84B15" w14:textId="77777777" w:rsidR="00EE767F" w:rsidRDefault="00EE767F" w:rsidP="00EE76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082B40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2187" w14:textId="77777777" w:rsidR="00EE767F" w:rsidRDefault="00EE767F" w:rsidP="009139A6">
      <w:r>
        <w:separator/>
      </w:r>
    </w:p>
  </w:endnote>
  <w:endnote w:type="continuationSeparator" w:id="0">
    <w:p w14:paraId="0FFF0D76" w14:textId="77777777" w:rsidR="00EE767F" w:rsidRDefault="00EE76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3F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036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502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DA85" w14:textId="77777777" w:rsidR="00EE767F" w:rsidRDefault="00EE767F" w:rsidP="009139A6">
      <w:r>
        <w:separator/>
      </w:r>
    </w:p>
  </w:footnote>
  <w:footnote w:type="continuationSeparator" w:id="0">
    <w:p w14:paraId="518594F1" w14:textId="77777777" w:rsidR="00EE767F" w:rsidRDefault="00EE76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BA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C4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D5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67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767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46E27"/>
  <w15:chartTrackingRefBased/>
  <w15:docId w15:val="{A45C7AB1-ADFD-432E-8050-AB86F0F1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76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2022-07-24T19:54:00Z</dcterms:created>
  <dcterms:modified xsi:type="dcterms:W3CDTF">2022-07-24T19:55:00Z</dcterms:modified>
</cp:coreProperties>
</file>